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C9E6C" w14:textId="77777777" w:rsidR="00394C05" w:rsidRDefault="00394C05" w:rsidP="00394C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Egbert FRESE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66D66841" w14:textId="77777777" w:rsidR="00394C05" w:rsidRDefault="00394C05" w:rsidP="00394C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Fresland</w:t>
      </w:r>
      <w:proofErr w:type="spellEnd"/>
      <w:r>
        <w:rPr>
          <w:rFonts w:cs="Times New Roman"/>
          <w:szCs w:val="24"/>
        </w:rPr>
        <w:t>. Mason.</w:t>
      </w:r>
    </w:p>
    <w:p w14:paraId="4A6A6958" w14:textId="77777777" w:rsidR="00394C05" w:rsidRDefault="00394C05" w:rsidP="00394C05">
      <w:pPr>
        <w:pStyle w:val="NoSpacing"/>
        <w:rPr>
          <w:rFonts w:cs="Times New Roman"/>
          <w:szCs w:val="24"/>
        </w:rPr>
      </w:pPr>
    </w:p>
    <w:p w14:paraId="6F5825BD" w14:textId="77777777" w:rsidR="00394C05" w:rsidRDefault="00394C05" w:rsidP="00394C05">
      <w:pPr>
        <w:pStyle w:val="NoSpacing"/>
        <w:rPr>
          <w:rFonts w:cs="Times New Roman"/>
          <w:szCs w:val="24"/>
        </w:rPr>
      </w:pPr>
    </w:p>
    <w:p w14:paraId="23ACBC86" w14:textId="77777777" w:rsidR="00394C05" w:rsidRDefault="00394C05" w:rsidP="00394C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Mar.1488</w:t>
      </w:r>
      <w:r>
        <w:rPr>
          <w:rFonts w:cs="Times New Roman"/>
          <w:szCs w:val="24"/>
        </w:rPr>
        <w:tab/>
        <w:t>He was granted conditional denization.</w:t>
      </w:r>
    </w:p>
    <w:p w14:paraId="34C913B5" w14:textId="77777777" w:rsidR="00394C05" w:rsidRDefault="00394C05" w:rsidP="00394C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p.221)</w:t>
      </w:r>
    </w:p>
    <w:p w14:paraId="2105D4FB" w14:textId="77777777" w:rsidR="00394C05" w:rsidRDefault="00394C05" w:rsidP="00394C05">
      <w:pPr>
        <w:pStyle w:val="NoSpacing"/>
        <w:rPr>
          <w:rFonts w:cs="Times New Roman"/>
          <w:szCs w:val="24"/>
        </w:rPr>
      </w:pPr>
    </w:p>
    <w:p w14:paraId="77C86CEF" w14:textId="77777777" w:rsidR="00394C05" w:rsidRDefault="00394C05" w:rsidP="00394C05">
      <w:pPr>
        <w:pStyle w:val="NoSpacing"/>
        <w:rPr>
          <w:rFonts w:cs="Times New Roman"/>
          <w:szCs w:val="24"/>
        </w:rPr>
      </w:pPr>
    </w:p>
    <w:p w14:paraId="5F07FF2A" w14:textId="77777777" w:rsidR="00394C05" w:rsidRDefault="00394C05" w:rsidP="00394C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October 2024</w:t>
      </w:r>
    </w:p>
    <w:p w14:paraId="502B4A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0FCEE2" w14:textId="77777777" w:rsidR="00394C05" w:rsidRDefault="00394C05" w:rsidP="009139A6">
      <w:r>
        <w:separator/>
      </w:r>
    </w:p>
  </w:endnote>
  <w:endnote w:type="continuationSeparator" w:id="0">
    <w:p w14:paraId="6D876B95" w14:textId="77777777" w:rsidR="00394C05" w:rsidRDefault="00394C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141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2284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52E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CFEFB5" w14:textId="77777777" w:rsidR="00394C05" w:rsidRDefault="00394C05" w:rsidP="009139A6">
      <w:r>
        <w:separator/>
      </w:r>
    </w:p>
  </w:footnote>
  <w:footnote w:type="continuationSeparator" w:id="0">
    <w:p w14:paraId="1D3A5387" w14:textId="77777777" w:rsidR="00394C05" w:rsidRDefault="00394C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724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0D7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936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C05"/>
    <w:rsid w:val="000666E0"/>
    <w:rsid w:val="002510B7"/>
    <w:rsid w:val="00270799"/>
    <w:rsid w:val="00394C0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B6750"/>
  <w15:chartTrackingRefBased/>
  <w15:docId w15:val="{6047027F-85EB-4E12-9298-4987D1F21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2024-10-06T11:53:00Z</dcterms:created>
  <dcterms:modified xsi:type="dcterms:W3CDTF">2024-10-06T11:54:00Z</dcterms:modified>
</cp:coreProperties>
</file>